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  <w:p>
            <w:pPr>
              <w:ind w:left="-1186" w:leftChars="-565" w:right="-466" w:rightChars="-222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396240</wp:posOffset>
                </wp:positionV>
                <wp:extent cx="5022215" cy="7272020"/>
                <wp:effectExtent l="0" t="0" r="6985" b="5080"/>
                <wp:wrapNone/>
                <wp:docPr id="19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727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主题教育活动课程与各类高结构化的教育活动相同，可由教师对预设的教育内容进行主题教学活动，这类活动具有一定的____________________与层次性。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高瞻课程的理论基础是____________________。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default" w:eastAsia="宋体"/>
                                <w:color w:val="C00000"/>
                                <w:lang w:val="en-US" w:eastAsia="zh-CN"/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spacing w:line="380" w:lineRule="exact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二、不定项选择题（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</w:t>
                            </w: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分，每题</w:t>
                            </w: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以下将课程定义理解正确的选项是（          ）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课程即教学科目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课程即有计划的教学活动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课程即预期的学习结果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课程即学习经验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 幼儿园课程内容的特点包括（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A. 启蒙性         B.生活化       C.游戏性     D.直接性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行为目标的优势包括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    )。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是否达成相对容易评价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教师容易实施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有利于调动儿童的自主性 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D.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有利于因材施教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 课程内容的（         ）指的是在不同的阶段，课程内容会重复出现，但是这些重复出现的内容在深度和广度上都有所加强。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A. 纵向组织       B.横向组织      C.直线式组织     D.螺旋式组织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 幼儿园课程实施的取向包括（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A.忠实取向         B.相互适应取向     C.生成取向   D.课程创生取向</w:t>
                            </w:r>
                          </w:p>
                          <w:p>
                            <w:pPr>
                              <w:pStyle w:val="14"/>
                              <w:tabs>
                                <w:tab w:val="left" w:pos="4140"/>
                              </w:tabs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6. 幼儿园课程评价的要素取向包括 （           ） </w:t>
                            </w:r>
                          </w:p>
                          <w:p>
                            <w:pPr>
                              <w:pStyle w:val="14"/>
                              <w:tabs>
                                <w:tab w:val="left" w:pos="4140"/>
                              </w:tabs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0"/>
                              <w:rPr>
                                <w:rFonts w:hint="default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 幼儿园课程评价的主体                B.幼儿园课程评价的客体</w:t>
                            </w:r>
                          </w:p>
                          <w:p>
                            <w:pPr>
                              <w:pStyle w:val="14"/>
                              <w:tabs>
                                <w:tab w:val="left" w:pos="4140"/>
                              </w:tabs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0"/>
                              <w:rPr>
                                <w:rFonts w:hint="default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 幼儿园课程评价标准                   D.幼儿园课程评价指标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448.6pt;margin-top:31.2pt;height:572.6pt;width:395.45pt;z-index:251677696;mso-width-relative:page;mso-height-relative:page;" fillcolor="#FFFFFF" filled="t" stroked="f" coordsize="21600,21600" o:gfxdata="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VhW332QAAAAwBAAAPAAAAAAAAAAEAIAAAACIAAABk&#10;cnMvZG93bnJldi54bWxQSwECFAAUAAAACACHTuJAFrz+xMwBAACDAwAADgAAAAAAAAABACAAAAAo&#10;AQAAZHJzL2Uyb0RvYy54bWxQSwUGAAAAAAYABgBZAQAAZ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主题教育活动课程与各类高结构化的教育活动相同，可由教师对预设的教育内容进行主题教学活动，这类活动具有一定的____________________与层次性。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高瞻课程的理论基础是____________________。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default" w:eastAsia="宋体"/>
                          <w:color w:val="C00000"/>
                          <w:lang w:val="en-US" w:eastAsia="zh-CN"/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</w:rPr>
                      </w:pPr>
                    </w:p>
                    <w:p>
                      <w:pPr>
                        <w:spacing w:line="380" w:lineRule="exact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二、不定项选择题（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</w:t>
                      </w:r>
                      <w:r>
                        <w:rPr>
                          <w:rFonts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分，每题</w:t>
                      </w:r>
                      <w:r>
                        <w:rPr>
                          <w:rFonts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asci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以下将课程定义理解正确的选项是（          ）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A.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课程即教学科目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课程即有计划的教学活动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0" w:firstLineChars="200"/>
                        <w:textAlignment w:val="auto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课程即预期的学习结果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D.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课程即学习经验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 幼儿园课程内容的特点包括（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A. 启蒙性         B.生活化       C.游戏性     D.直接性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行为目标的优势包括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    )。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是否达成相对容易评价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教师容易实施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有利于调动儿童的自主性 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D.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有利于因材施教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 课程内容的（         ）指的是在不同的阶段，课程内容会重复出现，但是这些重复出现的内容在深度和广度上都有所加强。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A. 纵向组织       B.横向组织      C.直线式组织     D.螺旋式组织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 幼儿园课程实施的取向包括（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A.忠实取向         B.相互适应取向     C.生成取向   D.课程创生取向</w:t>
                      </w:r>
                    </w:p>
                    <w:p>
                      <w:pPr>
                        <w:pStyle w:val="14"/>
                        <w:tabs>
                          <w:tab w:val="left" w:pos="4140"/>
                        </w:tabs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6. 幼儿园课程评价的要素取向包括 （           ） </w:t>
                      </w:r>
                    </w:p>
                    <w:p>
                      <w:pPr>
                        <w:pStyle w:val="14"/>
                        <w:tabs>
                          <w:tab w:val="left" w:pos="4140"/>
                        </w:tabs>
                        <w:adjustRightInd w:val="0"/>
                        <w:snapToGrid w:val="0"/>
                        <w:spacing w:line="360" w:lineRule="auto"/>
                        <w:ind w:left="0" w:leftChars="0" w:firstLine="420" w:firstLineChars="0"/>
                        <w:rPr>
                          <w:rFonts w:hint="default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 幼儿园课程评价的主体                B.幼儿园课程评价的客体</w:t>
                      </w:r>
                    </w:p>
                    <w:p>
                      <w:pPr>
                        <w:pStyle w:val="14"/>
                        <w:tabs>
                          <w:tab w:val="left" w:pos="4140"/>
                        </w:tabs>
                        <w:adjustRightInd w:val="0"/>
                        <w:snapToGrid w:val="0"/>
                        <w:spacing w:line="360" w:lineRule="auto"/>
                        <w:ind w:left="0" w:leftChars="0" w:firstLine="420" w:firstLineChars="0"/>
                        <w:rPr>
                          <w:rFonts w:hint="default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 幼儿园课程评价标准                   D.幼儿园课程评价指标</w:t>
                      </w:r>
                    </w:p>
                    <w:p>
                      <w:p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0</wp:posOffset>
                </wp:positionV>
                <wp:extent cx="16510" cy="8122920"/>
                <wp:effectExtent l="6350" t="0" r="15240" b="1143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81229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431.5pt;margin-top:0pt;height:639.6pt;width:1.3pt;z-index:251660288;mso-width-relative:page;mso-height-relative:page;" filled="f" stroked="t" coordsize="21600,21600" o:gfxdata="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Y5jD9cAAAAJAQAADwAAAAAAAAABACAAAAAiAAAAZHJzL2Rvd25yZXYueG1sUEsB&#10;AhQAFAAAAAgAh07iQFyjvMr2AQAA6wMAAA4AAAAAAAAAAQAgAAAAJgEAAGRycy9lMm9Eb2MueG1s&#10;UEsFBgAAAAAGAAYAWQEAAI4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198120</wp:posOffset>
                </wp:positionV>
                <wp:extent cx="0" cy="1287780"/>
                <wp:effectExtent l="6350" t="0" r="12700" b="7620"/>
                <wp:wrapNone/>
                <wp:docPr id="27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-0.5pt;margin-top:15.6pt;height:101.4pt;width:0pt;z-index:251684864;mso-width-relative:page;mso-height-relative:page;" filled="f" stroked="t" coordsize="21600,21600" o:gfxdata="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oTK&#10;1QAAAAgBAAAPAAAAAAAAAAEAIAAAACIAAABkcnMvZG93bnJldi54bWxQSwECFAAUAAAACACHTuJA&#10;zhh+HOsBAADfAwAADgAAAAAAAAABACAAAAAk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5"/>
        <w:tblpPr w:leftFromText="180" w:rightFromText="180" w:vertAnchor="text" w:horzAnchor="page" w:tblpX="3366" w:tblpY="158"/>
        <w:tblW w:w="823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610"/>
        <w:gridCol w:w="610"/>
        <w:gridCol w:w="610"/>
        <w:gridCol w:w="611"/>
        <w:gridCol w:w="610"/>
        <w:gridCol w:w="610"/>
        <w:gridCol w:w="610"/>
        <w:gridCol w:w="611"/>
        <w:gridCol w:w="610"/>
        <w:gridCol w:w="610"/>
        <w:gridCol w:w="610"/>
        <w:gridCol w:w="6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top w:val="single" w:color="auto" w:sz="8" w:space="0"/>
            </w:tcBorders>
            <w:vAlign w:val="center"/>
          </w:tcPr>
          <w:p>
            <w:pPr>
              <w:ind w:left="-359" w:leftChars="-171" w:firstLine="179" w:firstLineChars="8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八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九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十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15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评卷人</w:t>
            </w: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</w:tbl>
    <w:p>
      <w:pPr>
        <w:ind w:left="-178" w:leftChars="-85" w:firstLine="134" w:firstLineChars="64"/>
      </w:pPr>
      <w:r>
        <w:t xml:space="preserve">      </w:t>
      </w: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28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108pt;margin-top:0pt;height:46.8pt;width:45pt;z-index:251685888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PkYadQAAAAHAQAADwAAAAAAAAABACAAAAAiAAAAZHJzL2Rvd25yZXYueG1sUEsBAhQAFAAAAAgA&#10;h07iQCL1jh+3AQAAWAMAAA4AAAAAAAAAAQAgAAAAI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</w:t>
      </w:r>
      <w:r>
        <w:rPr>
          <w:b/>
          <w:bCs/>
          <w:sz w:val="44"/>
        </w:rPr>
        <w:t xml:space="preserve">     </w:t>
      </w:r>
      <w:r>
        <w:rPr>
          <w:b/>
          <w:bCs/>
        </w:rPr>
        <w:t xml:space="preserve">                        </w:t>
      </w:r>
    </w:p>
    <w:p>
      <w:pPr>
        <w:numPr>
          <w:ilvl w:val="0"/>
          <w:numId w:val="2"/>
        </w:num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62865</wp:posOffset>
                </wp:positionV>
                <wp:extent cx="0" cy="1287780"/>
                <wp:effectExtent l="6350" t="0" r="12700" b="762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26pt;margin-top:4.95pt;height:101.4pt;width:0pt;z-index:251659264;mso-width-relative:page;mso-height-relative:page;" filled="f" stroked="t" coordsize="21600,21600" o:gfxdata="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z8eSPW&#10;AAAACQEAAA8AAAAAAAAAAQAgAAAAIgAAAGRycy9kb3ducmV2LnhtbFBLAQIUABQAAAAIAIdO4kAa&#10;ph1h6QEAAN0DAAAOAAAAAAAAAAEAIAAAACU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9525</wp:posOffset>
                </wp:positionV>
                <wp:extent cx="5029200" cy="5269230"/>
                <wp:effectExtent l="0" t="0" r="0" b="7620"/>
                <wp:wrapNone/>
                <wp:docPr id="20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26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  <w:p>
                            <w:pPr>
                              <w:pStyle w:val="14"/>
                              <w:numPr>
                                <w:ilvl w:val="0"/>
                                <w:numId w:val="3"/>
                              </w:numPr>
                              <w:spacing w:line="400" w:lineRule="exact"/>
                              <w:ind w:firstLineChars="0"/>
                              <w:rPr>
                                <w:rFonts w:ascii="宋体"/>
                                <w:b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填空题（共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分，每空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pStyle w:val="14"/>
                              <w:spacing w:line="400" w:lineRule="exact"/>
                              <w:ind w:left="450" w:firstLine="0" w:firstLineChars="0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将课程视为教育环境中学生与教师、材料等相互作用的经验，这种观点把课程定义为________________。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幼儿园课程的性质包括基础性、非义务性和_______________。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幼儿园课程的理论基础包括心理学基础、哲学基础和_____________基础。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幼儿园课程目标的制定原则包括整体性、连续性、____________、时代性和方向性原则。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以________________为取向的学者认为，教育是一个演进过程，课程目标反映的应是此过程的方向的性质，而不是此过程的某些阶段或外部东西的性质。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幼儿园是承担保育与教育双重任务的教育机构，幼儿园_____________领域教育是保证幼儿全面发展的基本条件，是侧重于对幼儿的身心健康进行培养的课程，对幼儿的全面、健康发展具有重要作用。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专门化的语言教育活动可以系统地划分为学说普通话、谈话活动、____________、听说游戏、文学作品学习活动与早期阅读活动。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default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结合《纲要》中的内容，我们可以大致把社会领域教育的目标表述为关注幼儿与自身的关系、___________________与关注幼儿与环境的关系。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144pt;margin-top:0.75pt;height:414.9pt;width:396pt;z-index:251677696;mso-width-relative:page;mso-height-relative:page;" fillcolor="#FFFFFF" filled="t" stroked="f" coordsize="21600,21600" o:gfxdata="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19c9atcAAAAKAQAADwAAAAAAAAABACAAAAAiAAAAZHJz&#10;L2Rvd25yZXYueG1sUEsBAhQAFAAAAAgAh07iQFvk9m7MAQAAgwMAAA4AAAAAAAAAAQAgAAAAJg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/>
                    <w:p>
                      <w:pPr>
                        <w:pStyle w:val="14"/>
                        <w:numPr>
                          <w:ilvl w:val="0"/>
                          <w:numId w:val="3"/>
                        </w:numPr>
                        <w:spacing w:line="400" w:lineRule="exact"/>
                        <w:ind w:firstLineChars="0"/>
                        <w:rPr>
                          <w:rFonts w:ascii="宋体"/>
                          <w:b/>
                        </w:rPr>
                      </w:pPr>
                      <w:r>
                        <w:rPr>
                          <w:rFonts w:hint="eastAsia" w:ascii="宋体" w:hAnsi="宋体"/>
                          <w:b/>
                        </w:rPr>
                        <w:t>填空题（共</w:t>
                      </w:r>
                      <w:r>
                        <w:rPr>
                          <w:rFonts w:ascii="宋体" w:hAnsi="宋体"/>
                          <w:b/>
                        </w:rPr>
                        <w:t>10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分，每空</w:t>
                      </w:r>
                      <w:r>
                        <w:rPr>
                          <w:rFonts w:ascii="宋体" w:hAnsi="宋体"/>
                          <w:b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pStyle w:val="14"/>
                        <w:spacing w:line="400" w:lineRule="exact"/>
                        <w:ind w:left="450" w:firstLine="0" w:firstLineChars="0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将课程视为教育环境中学生与教师、材料等相互作用的经验，这种观点把课程定义为________________。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幼儿园课程的性质包括基础性、非义务性和_______________。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幼儿园课程的理论基础包括心理学基础、哲学基础和_____________基础。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幼儿园课程目标的制定原则包括整体性、连续性、____________、时代性和方向性原则。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以________________为取向的学者认为，教育是一个演进过程，课程目标反映的应是此过程的方向的性质，而不是此过程的某些阶段或外部东西的性质。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幼儿园是承担保育与教育双重任务的教育机构，幼儿园_____________领域教育是保证幼儿全面发展的基本条件，是侧重于对幼儿的身心健康进行培养的课程，对幼儿的全面、健康发展具有重要作用。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专门化的语言教育活动可以系统地划分为学说普通话、谈话活动、____________、听说游戏、文学作品学习活动与早期阅读活动。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default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结合《纲要》中的内容，我们可以大致把社会领域教育的目标表述为关注幼儿与自身的关系、___________________与关注幼儿与环境的关系。</w:t>
                      </w:r>
                    </w:p>
                    <w:p>
                      <w:pPr>
                        <w:spacing w:line="400" w:lineRule="exact"/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</w:rPr>
        <w:t>侧，否则视为无效；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ind w:left="-178" w:leftChars="-85" w:firstLine="135" w:firstLineChars="64"/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26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108pt;margin-top:0pt;height:46.8pt;width:45pt;z-index:251683840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PkYadQAAAAHAQAADwAAAAAAAAABACAAAAAiAAAAZHJzL2Rvd25yZXYueG1sUEsBAhQAFAAAAAgA&#10;h07iQP4S5M+3AQAAWAMAAA4AAAAAAAAAAQAgAAAAI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首页</w:t>
      </w:r>
      <w:r>
        <w:rPr>
          <w:b/>
          <w:bCs/>
          <w:sz w:val="28"/>
        </w:rPr>
        <w:t xml:space="preserve">    </w:t>
      </w:r>
      <w:r>
        <w:rPr>
          <w:rFonts w:hint="eastAsia"/>
          <w:b/>
          <w:bCs/>
          <w:sz w:val="28"/>
        </w:rPr>
        <w:t>共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8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</w:rPr>
        <w:t>页</w:t>
      </w:r>
      <w:r>
        <w:rPr>
          <w:b/>
          <w:bCs/>
          <w:sz w:val="28"/>
        </w:rPr>
        <w:t xml:space="preserve"> </w:t>
      </w:r>
    </w:p>
    <w:p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编号：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u w:val="single"/>
        </w:rPr>
        <w:t>1903221051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  <w:u w:val="thick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101600</wp:posOffset>
                </wp:positionV>
                <wp:extent cx="0" cy="1115060"/>
                <wp:effectExtent l="6350" t="0" r="12700" b="8890"/>
                <wp:wrapNone/>
                <wp:docPr id="25" name="直线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50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3" o:spid="_x0000_s1026" o:spt="20" style="position:absolute;left:0pt;margin-left:126pt;margin-top:8pt;height:87.8pt;width:0pt;z-index:251682816;mso-width-relative:page;mso-height-relative:page;" filled="f" stroked="t" coordsize="21600,21600" o:gfxdata="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qq5dO&#10;1AAAAAoBAAAPAAAAAAAAAAEAIAAAACIAAABkcnMvZG93bnJldi54bWxQSwECFAAUAAAACACHTuJA&#10;F36WluwBAADfAwAADgAAAAAAAAABACAAAAAj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</w:rPr>
        <w:t>编号：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A </w:t>
      </w:r>
      <w:r>
        <w:rPr>
          <w:b/>
          <w:bCs/>
          <w:sz w:val="28"/>
          <w:u w:val="thick"/>
        </w:rPr>
        <w:t xml:space="preserve">   </w:t>
      </w:r>
    </w:p>
    <w:p>
      <w:pPr>
        <w:spacing w:beforeLines="50" w:line="54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403860</wp:posOffset>
                </wp:positionV>
                <wp:extent cx="571500" cy="594360"/>
                <wp:effectExtent l="0" t="0" r="0" b="0"/>
                <wp:wrapNone/>
                <wp:docPr id="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08pt;margin-top:31.8pt;height:46.8pt;width:45pt;z-index:251661312;mso-width-relative:page;mso-height-relative:page;" filled="f" stroked="f" coordsize="21600,21600" o:gfxdata="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aciCH1wAAAAoBAAAPAAAAAAAAAAEAIAAAACIAAABkcnMvZG93bnJldi54bWxQSwECFAAUAAAA&#10;CACHTuJA3/c0NrYBAABXAwAADgAAAAAAAAABACAAAAAmAQAAZHJzL2Uyb0RvYy54bWxQSwUGAAAA&#10;AAYABgBZAQAAT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适用专业（班级）：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rFonts w:hint="eastAsia"/>
          <w:b/>
          <w:bCs/>
          <w:sz w:val="28"/>
          <w:u w:val="thick"/>
          <w:lang w:val="en-US" w:eastAsia="zh-CN"/>
        </w:rPr>
        <w:t>22级</w:t>
      </w:r>
      <w:r>
        <w:rPr>
          <w:rFonts w:hint="eastAsia"/>
          <w:b/>
          <w:bCs/>
          <w:sz w:val="28"/>
          <w:u w:val="thick"/>
        </w:rPr>
        <w:t>学前教育</w:t>
      </w:r>
      <w:r>
        <w:rPr>
          <w:b/>
          <w:bCs/>
          <w:sz w:val="28"/>
          <w:u w:val="thick"/>
        </w:rPr>
        <w:t>1-</w:t>
      </w:r>
      <w:r>
        <w:rPr>
          <w:rFonts w:hint="eastAsia"/>
          <w:b/>
          <w:bCs/>
          <w:sz w:val="28"/>
          <w:u w:val="thick"/>
          <w:lang w:val="en-US" w:eastAsia="zh-CN"/>
        </w:rPr>
        <w:t>2</w:t>
      </w:r>
      <w:r>
        <w:rPr>
          <w:b/>
          <w:bCs/>
          <w:sz w:val="28"/>
          <w:u w:val="thick"/>
        </w:rPr>
        <w:t xml:space="preserve"> </w:t>
      </w:r>
    </w:p>
    <w:p>
      <w:pPr>
        <w:spacing w:line="620" w:lineRule="exact"/>
        <w:ind w:left="-178" w:leftChars="-85" w:firstLine="134" w:firstLineChars="64"/>
        <w:rPr>
          <w:b/>
          <w:bCs/>
          <w:sz w:val="2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0" cy="3268980"/>
                <wp:effectExtent l="6350" t="0" r="12700" b="7620"/>
                <wp:wrapNone/>
                <wp:docPr id="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9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26pt;margin-top:9pt;height:257.4pt;width:0pt;z-index:251662336;mso-width-relative:page;mso-height-relative:page;" filled="f" stroked="t" coordsize="21600,21600" o:gfxdata="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l&#10;kWXE1wAAAAoBAAAPAAAAAAAAAAEAIAAAACIAAABkcnMvZG93bnJldi54bWxQSwECFAAUAAAACACH&#10;TuJA1t9iZOwBAADeAwAADgAAAAAAAAABACAAAAAmAQAAZHJzL2Uyb0RvYy54bWxQSwUGAAAAAAYA&#10;BgBZAQAAhA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</w:rPr>
        <w:t>考试方式：</w:t>
      </w:r>
      <w:r>
        <w:rPr>
          <w:b/>
          <w:bCs/>
          <w:sz w:val="28"/>
          <w:u w:val="thick"/>
        </w:rPr>
        <w:t xml:space="preserve"> </w:t>
      </w:r>
      <w:r>
        <w:rPr>
          <w:rFonts w:hint="eastAsia"/>
          <w:b/>
          <w:bCs/>
          <w:sz w:val="28"/>
          <w:u w:val="thick"/>
        </w:rPr>
        <w:t>考试</w:t>
      </w:r>
      <w:r>
        <w:rPr>
          <w:b/>
          <w:bCs/>
          <w:sz w:val="28"/>
          <w:u w:val="thick"/>
        </w:rPr>
        <w:t xml:space="preserve">  </w:t>
      </w:r>
    </w:p>
    <w:p>
      <w:pPr>
        <w:spacing w:line="620" w:lineRule="exact"/>
        <w:ind w:left="-178" w:leftChars="-85" w:firstLine="180" w:firstLineChars="64"/>
        <w:rPr>
          <w:rFonts w:asci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闭卷</w:t>
      </w:r>
      <w:r>
        <w:rPr>
          <w:rFonts w:ascii="宋体" w:hAnsi="宋体"/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  <w:shd w:val="clear" w:color="FFFFFF" w:fill="D9D9D9"/>
          <w:lang w:eastAsia="zh-CN"/>
        </w:rPr>
        <w:t>☑</w:t>
      </w:r>
      <w:r>
        <w:rPr>
          <w:rFonts w:hint="eastAsia" w:ascii="宋体" w:hAnsi="宋体"/>
          <w:b/>
          <w:bCs/>
          <w:sz w:val="28"/>
        </w:rPr>
        <w:t>、</w:t>
      </w:r>
      <w:r>
        <w:rPr>
          <w:rFonts w:hint="eastAsia"/>
          <w:b/>
          <w:bCs/>
          <w:sz w:val="28"/>
        </w:rPr>
        <w:t>开卷</w:t>
      </w:r>
      <w:r>
        <w:rPr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</w:rPr>
        <w:t>□</w:t>
      </w:r>
    </w:p>
    <w:p>
      <w:pPr>
        <w:spacing w:line="62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考试时间</w:t>
      </w:r>
      <w:r>
        <w:rPr>
          <w:b/>
          <w:bCs/>
          <w:sz w:val="28"/>
          <w:u w:val="thick"/>
        </w:rPr>
        <w:t>120</w:t>
      </w:r>
      <w:r>
        <w:rPr>
          <w:rFonts w:hint="eastAsia"/>
          <w:b/>
          <w:bCs/>
          <w:sz w:val="28"/>
        </w:rPr>
        <w:t>分钟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命题教师：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          </w:t>
      </w:r>
      <w:r>
        <w:rPr>
          <w:b/>
          <w:bCs/>
          <w:sz w:val="28"/>
          <w:u w:val="thick"/>
        </w:rPr>
        <w:t xml:space="preserve">_  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</w:t>
      </w:r>
      <w:r>
        <w:rPr>
          <w:b/>
          <w:bCs/>
          <w:sz w:val="28"/>
          <w:u w:val="thick"/>
        </w:rPr>
        <w:t xml:space="preserve">      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系（教研室）主任：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______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</w:t>
      </w:r>
      <w:r>
        <w:rPr>
          <w:b/>
          <w:bCs/>
          <w:sz w:val="28"/>
          <w:u w:val="thick"/>
        </w:rPr>
        <w:t>_______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院（部）审批：</w:t>
      </w:r>
    </w:p>
    <w:p>
      <w:pPr>
        <w:spacing w:line="540" w:lineRule="exact"/>
        <w:ind w:left="-178" w:leftChars="-85" w:firstLine="179" w:firstLineChars="64"/>
      </w:pPr>
      <w:r>
        <w:rPr>
          <w:sz w:val="28"/>
          <w:u w:val="thick"/>
        </w:rPr>
        <w:t>_________________</w:t>
      </w:r>
      <w:r>
        <w:rPr>
          <w:rFonts w:hint="eastAsia"/>
          <w:sz w:val="28"/>
        </w:rPr>
        <w:t>　</w:t>
      </w:r>
      <w:r>
        <w:rPr>
          <w:rFonts w:hint="eastAsia"/>
        </w:rPr>
        <w:t>　　　　　　　　</w:t>
      </w:r>
      <w:r>
        <w:t xml:space="preserve">  </w:t>
      </w:r>
      <w:r>
        <w:rPr>
          <w:rFonts w:hint="eastAsia"/>
        </w:rPr>
        <w:t>　</w:t>
      </w:r>
      <w:r>
        <w:t xml:space="preserve">                </w:t>
      </w:r>
      <w:r>
        <w:rPr>
          <w:rFonts w:hint="eastAsia"/>
        </w:rPr>
        <w:t>第</w:t>
      </w:r>
      <w:r>
        <w:t xml:space="preserve">  1 </w:t>
      </w:r>
      <w:r>
        <w:rPr>
          <w:rFonts w:hint="eastAsia"/>
        </w:rPr>
        <w:t>页（共</w:t>
      </w:r>
      <w:r>
        <w:t xml:space="preserve"> 8 </w:t>
      </w:r>
      <w:r>
        <w:rPr>
          <w:rFonts w:hint="eastAsia"/>
        </w:rPr>
        <w:t>页）</w:t>
      </w:r>
      <w:r>
        <w:t xml:space="preserve"> </w:t>
      </w:r>
      <w:r>
        <w:rPr>
          <w:rFonts w:hint="eastAsia"/>
        </w:rPr>
        <w:t>　　　　　　　　　　　　　　　　　　　　　　　　　</w:t>
      </w:r>
      <w:r>
        <w:t xml:space="preserve">        </w:t>
      </w:r>
      <w:r>
        <w:rPr>
          <w:rFonts w:hint="eastAsia"/>
        </w:rPr>
        <w:t>第</w:t>
      </w:r>
      <w:r>
        <w:t xml:space="preserve"> 2  </w:t>
      </w:r>
      <w:r>
        <w:rPr>
          <w:rFonts w:hint="eastAsia"/>
        </w:rPr>
        <w:t>页（共</w:t>
      </w:r>
      <w:r>
        <w:t xml:space="preserve"> 8  </w:t>
      </w:r>
      <w:r>
        <w:rPr>
          <w:rFonts w:hint="eastAsia"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297180</wp:posOffset>
                </wp:positionV>
                <wp:extent cx="5143500" cy="7627620"/>
                <wp:effectExtent l="0" t="0" r="0" b="11430"/>
                <wp:wrapNone/>
                <wp:docPr id="22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762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line="400" w:lineRule="exact"/>
                              <w:ind w:left="420" w:leftChars="200" w:firstLine="0" w:firstLineChars="0"/>
                              <w:rPr>
                                <w:rFonts w:ascii="宋体"/>
                                <w:b w:val="0"/>
                                <w:bCs w:val="0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 w:eastAsiaTheme="minorEastAsia"/>
                                <w:b w:val="0"/>
                                <w:bCs w:val="0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目标模式：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line="400" w:lineRule="exact"/>
                              <w:ind w:left="420" w:leftChars="200" w:firstLine="0" w:firstLineChars="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学科课程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line="400" w:lineRule="exact"/>
                              <w:ind w:left="420" w:leftChars="200" w:firstLine="0" w:firstLineChars="0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游戏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color w:val="auto"/>
                              </w:rPr>
                            </w:pPr>
                          </w:p>
                          <w:p/>
                          <w:p/>
                          <w:p>
                            <w:r>
                              <w:t xml:space="preserve"> </w:t>
                            </w:r>
                          </w:p>
                          <w:p/>
                          <w:p/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四、简答题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（共</w:t>
                            </w:r>
                            <w:r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分，第一题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分，第二题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分，第三题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</w:t>
                            </w:r>
                            <w:r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第四题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分）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firstLine="420" w:firstLineChars="200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请简述幼儿园课程内容的选择依据？（6分）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440.5pt;margin-top:23.4pt;height:600.6pt;width:405pt;z-index:251679744;mso-width-relative:page;mso-height-relative:page;" fillcolor="#FFFFFF" filled="t" stroked="f" coordsize="21600,21600" o:gfxdata="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N+fp7YAAAADAEAAA8AAAAAAAAAAQAgAAAAIgAAAGRy&#10;cy9kb3ducmV2LnhtbFBLAQIUABQAAAAIAIdO4kCxs2WczAEAAIMDAAAOAAAAAAAAAAEAIAAAACcB&#10;AABkcnMvZTJvRG9jLnhtbFBLBQYAAAAABgAGAFkBAABl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line="400" w:lineRule="exact"/>
                        <w:ind w:left="420" w:leftChars="200" w:firstLine="0" w:firstLineChars="0"/>
                        <w:rPr>
                          <w:rFonts w:ascii="宋体"/>
                          <w:b w:val="0"/>
                          <w:bCs w:val="0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 w:asciiTheme="minorEastAsia" w:hAnsiTheme="minorEastAsia" w:eastAsiaTheme="minorEastAsia"/>
                          <w:b w:val="0"/>
                          <w:bCs w:val="0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目标模式：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line="400" w:lineRule="exact"/>
                        <w:ind w:left="420" w:leftChars="200" w:firstLine="0" w:firstLineChars="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学科课程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line="400" w:lineRule="exact"/>
                        <w:ind w:left="420" w:leftChars="200" w:firstLine="0" w:firstLineChars="0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游戏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color w:val="auto"/>
                        </w:rPr>
                      </w:pPr>
                    </w:p>
                    <w:p/>
                    <w:p/>
                    <w:p>
                      <w:r>
                        <w:t xml:space="preserve"> </w:t>
                      </w:r>
                    </w:p>
                    <w:p/>
                    <w:p/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ind w:left="2417" w:leftChars="120" w:hanging="2165" w:hangingChars="1027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</w:rPr>
                        <w:t>四、简答题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（共</w:t>
                      </w:r>
                      <w:r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25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分，第一题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分，第二题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分，第三题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</w:t>
                      </w:r>
                      <w:r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第四题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分）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firstLine="420" w:firstLineChars="200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请简述幼儿园课程内容的选择依据？（6分）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7912100"/>
                <wp:effectExtent l="6350" t="0" r="12700" b="12700"/>
                <wp:wrapNone/>
                <wp:docPr id="8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912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flip:x;margin-left:431.5pt;margin-top:7.8pt;height:623pt;width:0pt;z-index:251666432;mso-width-relative:page;mso-height-relative:page;" filled="f" stroked="t" coordsize="21600,21600" o:gfxdata="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T5nv1gAAAAsBAAAPAAAAAAAAAAEAIAAAACIAAABkcnMvZG93bnJldi54bWxQSwECFAAUAAAA&#10;CACHTuJAlof0GfABAADoAwAADgAAAAAAAAABACAAAAAlAQAAZHJzL2Uyb0RvYy54bWxQSwUGAAAA&#10;AAYABgBZAQAAhw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5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8.5pt;margin-top:7.95pt;height:132.45pt;width:0.25pt;z-index:251663360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CToDbG9gEAAOs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7518400"/>
                <wp:effectExtent l="0" t="0" r="0" b="6350"/>
                <wp:wrapNone/>
                <wp:docPr id="21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7.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游戏与幼儿园课程整合的优势体现为（  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A. 幼儿的心理发展特点要求游戏与幼儿园课程整合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 幼儿园课程的特点要求游戏与幼儿园你课程整合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C. 游戏就是幼儿园课程的全部 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630" w:firstLineChars="300"/>
                              <w:jc w:val="left"/>
                              <w:rPr>
                                <w:rFonts w:hint="default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D. 游戏是儿童自发的活动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幼儿园科学领域教育的内容包括（    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自然资源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日常生活常见的自然现象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数学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现代科学高科技产品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光谱方案的理论基础（    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皮亚杰的认知发展理论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华生行为主义理论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加德纳的多元智能理论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菲尔德门的认知发展的非普遍性理论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关于陈鹤琴“五指活动课程”的内容包括（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A.健康     B.社会     C.数学      D.艺术     E.语文</w:t>
                            </w: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numPr>
                                <w:ilvl w:val="0"/>
                                <w:numId w:val="10"/>
                              </w:numPr>
                              <w:spacing w:line="400" w:lineRule="exact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名词解释（共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分，每个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13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 w:line="400" w:lineRule="exact"/>
                              <w:ind w:firstLine="411" w:firstLineChars="196"/>
                              <w:rPr>
                                <w:rFonts w:hint="default" w:eastAsia="宋体"/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幼儿园课程实施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26.5pt;margin-top:8.6pt;height:592pt;width:396pt;z-index:251678720;mso-width-relative:page;mso-height-relative:page;" fillcolor="#FFFFFF" filled="t" stroked="f" coordsize="21600,21600" o:gfxdata="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IVa0bXAAAACgEAAA8AAAAAAAAAAQAgAAAAIgAAAGRycy9k&#10;b3ducmV2LnhtbFBLAQIUABQAAAAIAIdO4kCdpVtnygEAAIM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7.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游戏与幼儿园课程整合的优势体现为（  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A. 幼儿的心理发展特点要求游戏与幼儿园课程整合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 幼儿园课程的特点要求游戏与幼儿园你课程整合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C. 游戏就是幼儿园课程的全部 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630" w:firstLineChars="300"/>
                        <w:jc w:val="left"/>
                        <w:rPr>
                          <w:rFonts w:hint="default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D. 游戏是儿童自发的活动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7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幼儿园科学领域教育的内容包括（    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8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自然资源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8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日常生活常见的自然现象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8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数学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8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现代科学高科技产品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7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光谱方案的理论基础（    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9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皮亚杰的认知发展理论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9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华生行为主义理论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9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加德纳的多元智能理论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9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菲尔德门的认知发展的非普遍性理论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7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关于陈鹤琴“五指活动课程”的内容包括（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Chars="0"/>
                        <w:textAlignment w:val="auto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A.健康     B.社会     C.数学      D.艺术     E.语文</w:t>
                      </w: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numPr>
                          <w:ilvl w:val="0"/>
                          <w:numId w:val="10"/>
                        </w:numPr>
                        <w:spacing w:line="400" w:lineRule="exact"/>
                        <w:jc w:val="lef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名词解释（共</w:t>
                      </w:r>
                      <w:r>
                        <w:rPr>
                          <w:b/>
                          <w:szCs w:val="21"/>
                        </w:rPr>
                        <w:t>12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分，每个</w:t>
                      </w:r>
                      <w:r>
                        <w:rPr>
                          <w:b/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spacing w:line="400" w:lineRule="exact"/>
                        <w:jc w:val="lef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pStyle w:val="13"/>
                        <w:numPr>
                          <w:ilvl w:val="0"/>
                          <w:numId w:val="11"/>
                        </w:numPr>
                        <w:spacing w:before="0" w:beforeAutospacing="0" w:after="0" w:afterAutospacing="0" w:line="400" w:lineRule="exact"/>
                        <w:ind w:firstLine="411" w:firstLineChars="196"/>
                        <w:rPr>
                          <w:rFonts w:hint="default" w:eastAsia="宋体"/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幼儿园课程实施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2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6" name="直线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0" o:spid="_x0000_s1026" o:spt="20" style="position:absolute;left:0pt;margin-left:135pt;margin-top:0pt;height:101.4pt;width:0pt;z-index:25166438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jj/vbUAAAA&#10;CAEAAA8AAAAAAAAAAQAgAAAAIgAAAGRycy9kb3ducmV2LnhtbFBLAQIUABQAAAAIAIdO4kCEcL4b&#10;6AEAAN4DAAAOAAAAAAAAAAEAIAAAACMBAABkcnMvZTJvRG9jLnhtbFBLBQYAAAAABgAGAFkBAAB9&#10;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11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-8pt;margin-top:23.65pt;height:187.2pt;width:162pt;z-index:25166950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Ayhxn3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A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135pt;margin-top:7.95pt;height:103.4pt;width:0pt;z-index:251665408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r1nT&#10;1wAAAAoBAAAPAAAAAAAAAAEAIAAAACIAAABkcnMvZG93bnJldi54bWxQSwECFAAUAAAACACHTuJA&#10;8h4PgekBAADeAwAADgAAAAAAAAABACAAAAAm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9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117pt;margin-top:15.6pt;height:46.8pt;width:45pt;z-index:251667456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DjXc8xtgEAAFc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259080</wp:posOffset>
                </wp:positionV>
                <wp:extent cx="0" cy="2674620"/>
                <wp:effectExtent l="6350" t="0" r="12700" b="11430"/>
                <wp:wrapNone/>
                <wp:docPr id="10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135pt;margin-top:20.4pt;height:210.6pt;width:0pt;z-index:251668480;mso-width-relative:page;mso-height-relative:page;" filled="f" stroked="t" coordsize="21600,21600" o:gfxdata="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U57&#10;ANYAAAAKAQAADwAAAAAAAAABACAAAAAiAAAAZHJzL2Rvd25yZXYueG1sUEsBAhQAFAAAAAgAh07i&#10;QKjzGMLrAQAA3wMAAA4AAAAAAAAAAQAgAAAAJQEAAGRycy9lMm9Eb2MueG1sUEsFBgAAAAAGAAYA&#10;WQEAAII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rPr>
          <w:b/>
          <w:bCs/>
        </w:rPr>
      </w:pPr>
      <w:r>
        <w:rPr>
          <w:rFonts w:hint="eastAsia"/>
          <w:b/>
          <w:bCs/>
          <w:color w:val="FFFFFF"/>
          <w:sz w:val="28"/>
        </w:rPr>
        <w:t>命题教</w:t>
      </w:r>
      <w:r>
        <w:rPr>
          <w:rFonts w:hint="eastAsia"/>
          <w:b/>
          <w:bCs/>
          <w:color w:val="FFFFFF"/>
          <w:sz w:val="11"/>
          <w:szCs w:val="11"/>
        </w:rPr>
        <w:t>师</w:t>
      </w:r>
      <w:r>
        <w:rPr>
          <w:b/>
          <w:bCs/>
          <w:color w:val="FFFFFF"/>
          <w:sz w:val="11"/>
          <w:szCs w:val="11"/>
        </w:rPr>
        <w:t>_________</w:t>
      </w:r>
      <w:r>
        <w:rPr>
          <w:b/>
          <w:bCs/>
          <w:color w:val="FFFFFF"/>
          <w:sz w:val="28"/>
        </w:rPr>
        <w:t>_________</w:t>
      </w:r>
      <w:r>
        <w:rPr>
          <w:rFonts w:hint="eastAsia"/>
          <w:b/>
          <w:bCs/>
          <w:sz w:val="28"/>
        </w:rPr>
        <w:t>　</w:t>
      </w:r>
      <w:r>
        <w:rPr>
          <w:rFonts w:hint="eastAsia"/>
          <w:b/>
          <w:bCs/>
        </w:rPr>
        <w:t>　　　　　　　　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　</w:t>
      </w:r>
      <w:r>
        <w:rPr>
          <w:b/>
          <w:bCs/>
        </w:rPr>
        <w:t xml:space="preserve">          </w:t>
      </w:r>
    </w:p>
    <w:p>
      <w:pPr>
        <w:spacing w:line="540" w:lineRule="exact"/>
        <w:rPr>
          <w:b/>
          <w:bCs/>
        </w:rPr>
      </w:pPr>
    </w:p>
    <w:p>
      <w:pPr>
        <w:spacing w:line="540" w:lineRule="exact"/>
        <w:rPr>
          <w:b/>
          <w:bCs/>
        </w:rPr>
      </w:pPr>
    </w:p>
    <w:p>
      <w:pPr>
        <w:spacing w:line="540" w:lineRule="exact"/>
        <w:ind w:firstLine="5880" w:firstLineChars="2789"/>
      </w:pPr>
      <w:r>
        <w:rPr>
          <w:b/>
          <w:bCs/>
        </w:rPr>
        <w:t xml:space="preserve">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3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4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4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五、论述题（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分：第一题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分，第二题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240" w:lineRule="atLeast"/>
                              <w:ind w:leftChars="0"/>
                              <w:rPr>
                                <w:rFonts w:hint="eastAsia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请结合实际谈谈我国幼儿园课程改革的主要趋势。（16分）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color w:val="C00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449.5pt;margin-top:15.6pt;height:585pt;width:396pt;z-index:251681792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WUKDLZAAAADAEAAA8AAAAAAAAAAQAgAAAAIgAAAGRycy9k&#10;b3ducmV2LnhtbFBLAQIUABQAAAAIAIdO4kAEeQm/yAEAAIMDAAAOAAAAAAAAAAEAIAAAACg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五、论述题（</w:t>
                      </w:r>
                      <w:r>
                        <w:rPr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分：第一题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分，第二题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240" w:lineRule="atLeast"/>
                        <w:ind w:leftChars="0"/>
                        <w:rPr>
                          <w:rFonts w:hint="eastAsia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. </w:t>
                      </w: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请结合实际谈谈我国幼儿园课程改革的主要趋势。（16分）</w:t>
                      </w:r>
                    </w:p>
                    <w:p>
                      <w:pPr>
                        <w:rPr>
                          <w:rFonts w:hint="default" w:eastAsia="宋体"/>
                          <w:color w:val="C0000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15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431.5pt;margin-top:7.8pt;height:631.45pt;width:0pt;z-index:251673600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1p6kr1wAAAAsBAAAPAAAAAAAAAAEAIAAAACIAAABkcnMvZG93bnJldi54bWxQSwECFAAU&#10;AAAACACHTuJAToLsOPIBAADpAwAADgAAAAAAAAABACAAAAAmAQAAZHJzL2Uyb0RvYy54bWxQSwUG&#10;AAAAAAYABgBZAQAAi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1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8.5pt;margin-top:7.95pt;height:132.45pt;width:0.25pt;z-index:251670528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mrVkNUAAAAIAQAADwAAAAAAAAABACAAAAAiAAAAZHJzL2Rvd25yZXYueG1sUEsBAhQA&#10;FAAAAAgAh07iQGjtLMz1AQAA7AMAAA4AAAAAAAAAAQAgAAAAJAEAAGRycy9lMm9Eb2MueG1sUEsF&#10;BgAAAAAGAAYAWQEAAIs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23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ind w:firstLine="240" w:firstLineChars="100"/>
                              <w:rPr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请简述幼儿园课程评价的原则？（6分）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请简述园本课程的价值（7分）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Style w:val="8"/>
                                <w:rFonts w:ascii="宋体"/>
                                <w:b w:val="0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0"/>
                              <w:rPr>
                                <w:rFonts w:hint="default" w:ascii="宋体"/>
                                <w:color w:val="000000" w:themeColor="text1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4.请简述幼儿园隐性课程的价值 （6分）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26.5pt;margin-top:8.6pt;height:521.05pt;width:396pt;z-index:251680768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Q0hr9cAAAAKAQAADwAAAAAAAAABACAAAAAiAAAAZHJzL2Rv&#10;d25yZXYueG1sUEsBAhQAFAAAAAgAh07iQN5Oi5vJAQAAgw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ind w:firstLine="240" w:firstLineChars="100"/>
                        <w:rPr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12"/>
                        </w:numPr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请简述幼儿园课程评价的原则？（6分）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请简述园本课程的价值（7分）</w:t>
                      </w:r>
                    </w:p>
                    <w:p>
                      <w:p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Style w:val="8"/>
                          <w:rFonts w:ascii="宋体"/>
                          <w:b w:val="0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0"/>
                        <w:rPr>
                          <w:rFonts w:hint="default" w:ascii="宋体"/>
                          <w:color w:val="000000" w:themeColor="text1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4.请简述幼儿园隐性课程的价值 （6分）</w:t>
                      </w: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2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13" name="直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style="position:absolute;left:0pt;margin-left:135pt;margin-top:0pt;height:101.4pt;width:0pt;z-index:251671552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OP+9tQA&#10;AAAIAQAADwAAAAAAAAABACAAAAAiAAAAZHJzL2Rvd25yZXYueG1sUEsBAhQAFAAAAAgAh07iQJoM&#10;7zLqAQAA3wMAAA4AAAAAAAAAAQAgAAAAIwEAAGRycy9lMm9Eb2MueG1sUEsFBgAAAAAGAAYAWQEA&#10;AH8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18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-8pt;margin-top:23.65pt;height:187.2pt;width:162pt;z-index:251676672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AEOP8j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A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14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135pt;margin-top:7.95pt;height:103.4pt;width:0pt;z-index:251672576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+v&#10;WdPXAAAACgEAAA8AAAAAAAAAAQAgAAAAIgAAAGRycy9kb3ducmV2LnhtbFBLAQIUABQAAAAIAIdO&#10;4kCL4R4Z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16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117pt;margin-top:15.6pt;height:46.8pt;width:45pt;z-index:25167462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vn87rtYAAAAKAQAADwAAAAAAAAABACAAAAAiAAAAZHJzL2Rvd25yZXYueG1sUEsBAhQAFAAAAAgA&#10;h07iQDrPPMG1AQAAW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17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135pt;margin-top:21.2pt;height:170.8pt;width:0pt;z-index:251675648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Tn&#10;20DXAAAACgEAAA8AAAAAAAAAAQAgAAAAIgAAAGRycy9kb3ducmV2LnhtbFBLAQIUABQAAAAIAIdO&#10;4kCh4CmT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5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6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3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49.5pt;margin-top:15.6pt;height:585pt;width:396pt;z-index:25169510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ZQoMtkAAAAMAQAADwAAAAAAAAABACAAAAAiAAAAZHJz&#10;L2Rvd25yZXYueG1sUEsBAhQAFAAAAAgAh07iQI0elmLKAQAAgwMAAA4AAAAAAAAAAQAgAAAAKA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32" name="直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8" o:spid="_x0000_s1026" o:spt="20" style="position:absolute;left:0pt;flip:x;margin-left:431.5pt;margin-top:7.8pt;height:631.45pt;width:0pt;z-index:25168998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1p6kr1wAAAAsBAAAPAAAAAAAAAAEAIAAAACIAAABkcnMvZG93bnJldi54bWxQSwECFAAU&#10;AAAACACHTuJAhRjNtPIBAADpAwAADgAAAAAAAAABACAAAAAmAQAAZHJzL2Uyb0RvYy54bWxQSwUG&#10;AAAAAAYABgBZAQAAi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29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flip:x;margin-left:8.5pt;margin-top:7.95pt;height:132.45pt;width:0.25pt;z-index:251686912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Bws9S7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36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ind w:firstLine="240" w:firstLineChars="100"/>
                              <w:rPr>
                                <w:color w:val="C00000"/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2.论述蒙台梭利课程的思想、内容及对我国学前教育的启示。（17分）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26.5pt;margin-top:8.6pt;height:521.05pt;width:396pt;z-index:251694080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Q0hr9cAAAAKAQAADwAAAAAAAAABACAAAAAiAAAAZHJzL2Rv&#10;d25yZXYueG1sUEsBAhQAFAAAAAgAh07iQLbrRrzJAQAAhA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ind w:firstLine="240" w:firstLineChars="100"/>
                        <w:rPr>
                          <w:color w:val="C00000"/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2.论述蒙台梭利课程的思想、内容及对我国学前教育的启示。（17分）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2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30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35pt;margin-top:0pt;height:101.4pt;width:0pt;z-index:251687936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OP+9tQA&#10;AAAIAQAADwAAAAAAAAABACAAAAAiAAAAZHJzL2Rvd25yZXYueG1sUEsBAhQAFAAAAAgAh07iQJx+&#10;tjfqAQAA4AMAAA4AAAAAAAAAAQAgAAAAIwEAAGRycy9lMm9Eb2MueG1sUEsFBgAAAAAGAAYAWQEA&#10;AH8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35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-8pt;margin-top:23.65pt;height:187.2pt;width:162pt;z-index:251693056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IpM49cAAAAKAQAADwAAAAAAAAABACAAAAAiAAAAZHJzL2Rvd25yZXYueG1sUEsBAhQA&#10;FAAAAAgAh07iQM+T7+W6AQAAW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A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31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135pt;margin-top:7.95pt;height:103.4pt;width:0pt;z-index:251688960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+v&#10;WdPXAAAACgEAAA8AAAAAAAAAAQAgAAAAIgAAAGRycy9kb3ducmV2LnhtbFBLAQIUABQAAAAIAIdO&#10;4kBbxkNq6wEAAOA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33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117pt;margin-top:15.6pt;height:46.8pt;width:45pt;z-index:251691008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n87rtYAAAAKAQAADwAAAAAAAAABACAAAAAiAAAAZHJzL2Rvd25yZXYueG1sUEsBAhQAFAAA&#10;AAgAh07iQJtEzWK4AQAAWQ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34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135pt;margin-top:21.2pt;height:170.8pt;width:0pt;z-index:251692032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OfbQNcAAAAKAQAADwAAAAAAAAABACAAAAAiAAAAZHJzL2Rvd25yZXYueG1sUEsBAhQAFAAAAAgA&#10;h07iQKAadnHtAQAA4AMAAA4AAAAAAAAAAQAgAAAAJgEAAGRycy9lMm9Eb2MueG1sUEsFBgAAAAAG&#10;AAYAWQEAAIU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7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sectPr>
      <w:headerReference r:id="rId3" w:type="default"/>
      <w:pgSz w:w="20639" w:h="14572" w:orient="landscape"/>
      <w:pgMar w:top="567" w:right="567" w:bottom="244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B2ACA2"/>
    <w:multiLevelType w:val="singleLevel"/>
    <w:tmpl w:val="A3B2ACA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C39F4CBD"/>
    <w:multiLevelType w:val="singleLevel"/>
    <w:tmpl w:val="C39F4CBD"/>
    <w:lvl w:ilvl="0" w:tentative="0">
      <w:start w:val="9"/>
      <w:numFmt w:val="decimal"/>
      <w:suff w:val="space"/>
      <w:lvlText w:val="%1."/>
      <w:lvlJc w:val="left"/>
    </w:lvl>
  </w:abstractNum>
  <w:abstractNum w:abstractNumId="2">
    <w:nsid w:val="CEBBB758"/>
    <w:multiLevelType w:val="singleLevel"/>
    <w:tmpl w:val="CEBBB758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1C6B5CC"/>
    <w:multiLevelType w:val="singleLevel"/>
    <w:tmpl w:val="D1C6B5C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7F55F46"/>
    <w:multiLevelType w:val="singleLevel"/>
    <w:tmpl w:val="D7F55F46"/>
    <w:lvl w:ilvl="0" w:tentative="0">
      <w:start w:val="8"/>
      <w:numFmt w:val="decimal"/>
      <w:suff w:val="space"/>
      <w:lvlText w:val="%1."/>
      <w:lvlJc w:val="left"/>
    </w:lvl>
  </w:abstractNum>
  <w:abstractNum w:abstractNumId="5">
    <w:nsid w:val="F6DBFE1D"/>
    <w:multiLevelType w:val="singleLevel"/>
    <w:tmpl w:val="F6DBFE1D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24DD33CF"/>
    <w:multiLevelType w:val="singleLevel"/>
    <w:tmpl w:val="24DD33CF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31165682"/>
    <w:multiLevelType w:val="multilevel"/>
    <w:tmpl w:val="3116568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4909DDCA"/>
    <w:multiLevelType w:val="singleLevel"/>
    <w:tmpl w:val="4909DDCA"/>
    <w:lvl w:ilvl="0" w:tentative="0">
      <w:start w:val="2"/>
      <w:numFmt w:val="decimal"/>
      <w:suff w:val="space"/>
      <w:lvlText w:val="%1."/>
      <w:lvlJc w:val="left"/>
    </w:lvl>
  </w:abstractNum>
  <w:abstractNum w:abstractNumId="9">
    <w:nsid w:val="564C2EE3"/>
    <w:multiLevelType w:val="singleLevel"/>
    <w:tmpl w:val="564C2EE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0">
    <w:nsid w:val="73EC8354"/>
    <w:multiLevelType w:val="singleLevel"/>
    <w:tmpl w:val="73EC8354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7BC226DC"/>
    <w:multiLevelType w:val="multilevel"/>
    <w:tmpl w:val="7BC226DC"/>
    <w:lvl w:ilvl="0" w:tentative="0">
      <w:start w:val="1"/>
      <w:numFmt w:val="decimalFullWidth"/>
      <w:lvlText w:val="%1、"/>
      <w:lvlJc w:val="left"/>
      <w:pPr>
        <w:tabs>
          <w:tab w:val="left" w:pos="480"/>
        </w:tabs>
        <w:ind w:left="480" w:hanging="4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OWMzNWEyZjVlZjgxNjM3YWUyZDUwZTY1MzM0OGYifQ=="/>
  </w:docVars>
  <w:rsids>
    <w:rsidRoot w:val="007367AA"/>
    <w:rsid w:val="00000672"/>
    <w:rsid w:val="0000378F"/>
    <w:rsid w:val="000152B9"/>
    <w:rsid w:val="00023731"/>
    <w:rsid w:val="00032E91"/>
    <w:rsid w:val="00066497"/>
    <w:rsid w:val="000B0FA0"/>
    <w:rsid w:val="000C1EBA"/>
    <w:rsid w:val="000C7030"/>
    <w:rsid w:val="000D4D91"/>
    <w:rsid w:val="000E56B8"/>
    <w:rsid w:val="000F60A9"/>
    <w:rsid w:val="00104943"/>
    <w:rsid w:val="0012123C"/>
    <w:rsid w:val="00154257"/>
    <w:rsid w:val="00155BFD"/>
    <w:rsid w:val="001914D2"/>
    <w:rsid w:val="001C1120"/>
    <w:rsid w:val="001D125B"/>
    <w:rsid w:val="001E4F93"/>
    <w:rsid w:val="001E66F1"/>
    <w:rsid w:val="001F4177"/>
    <w:rsid w:val="00205306"/>
    <w:rsid w:val="00223B34"/>
    <w:rsid w:val="002757AA"/>
    <w:rsid w:val="00294517"/>
    <w:rsid w:val="002A307C"/>
    <w:rsid w:val="002A5404"/>
    <w:rsid w:val="002A5EAC"/>
    <w:rsid w:val="002D4736"/>
    <w:rsid w:val="002F6611"/>
    <w:rsid w:val="002F785F"/>
    <w:rsid w:val="003065DE"/>
    <w:rsid w:val="003169F0"/>
    <w:rsid w:val="00327EC1"/>
    <w:rsid w:val="00345939"/>
    <w:rsid w:val="00363759"/>
    <w:rsid w:val="003724D3"/>
    <w:rsid w:val="003E72F9"/>
    <w:rsid w:val="0042429F"/>
    <w:rsid w:val="004254D9"/>
    <w:rsid w:val="00436D92"/>
    <w:rsid w:val="0044154B"/>
    <w:rsid w:val="0045590A"/>
    <w:rsid w:val="00461D76"/>
    <w:rsid w:val="00493751"/>
    <w:rsid w:val="004B226D"/>
    <w:rsid w:val="004B7C6F"/>
    <w:rsid w:val="004C6565"/>
    <w:rsid w:val="004C6BEB"/>
    <w:rsid w:val="004C7B1F"/>
    <w:rsid w:val="004E2828"/>
    <w:rsid w:val="00522769"/>
    <w:rsid w:val="005250A1"/>
    <w:rsid w:val="00542A45"/>
    <w:rsid w:val="00557454"/>
    <w:rsid w:val="00571920"/>
    <w:rsid w:val="00584598"/>
    <w:rsid w:val="005C1EC3"/>
    <w:rsid w:val="005C4109"/>
    <w:rsid w:val="005D3043"/>
    <w:rsid w:val="005D75D4"/>
    <w:rsid w:val="005F0603"/>
    <w:rsid w:val="005F3954"/>
    <w:rsid w:val="005F7820"/>
    <w:rsid w:val="00641110"/>
    <w:rsid w:val="00646365"/>
    <w:rsid w:val="006521B7"/>
    <w:rsid w:val="00652C3E"/>
    <w:rsid w:val="00655472"/>
    <w:rsid w:val="00656646"/>
    <w:rsid w:val="00695ED8"/>
    <w:rsid w:val="006C34C4"/>
    <w:rsid w:val="006E690F"/>
    <w:rsid w:val="007001D6"/>
    <w:rsid w:val="00705497"/>
    <w:rsid w:val="00705999"/>
    <w:rsid w:val="0071296A"/>
    <w:rsid w:val="0071439E"/>
    <w:rsid w:val="007238E3"/>
    <w:rsid w:val="00730A2C"/>
    <w:rsid w:val="00735372"/>
    <w:rsid w:val="007367AA"/>
    <w:rsid w:val="00736DEC"/>
    <w:rsid w:val="00742E21"/>
    <w:rsid w:val="00775572"/>
    <w:rsid w:val="00792851"/>
    <w:rsid w:val="007A6F3B"/>
    <w:rsid w:val="007C4577"/>
    <w:rsid w:val="007D2896"/>
    <w:rsid w:val="0080538D"/>
    <w:rsid w:val="008245E0"/>
    <w:rsid w:val="00832C64"/>
    <w:rsid w:val="008642C1"/>
    <w:rsid w:val="008716DD"/>
    <w:rsid w:val="00876E97"/>
    <w:rsid w:val="00924039"/>
    <w:rsid w:val="0092667C"/>
    <w:rsid w:val="0093258E"/>
    <w:rsid w:val="00932724"/>
    <w:rsid w:val="00934DE8"/>
    <w:rsid w:val="00950414"/>
    <w:rsid w:val="0095216D"/>
    <w:rsid w:val="00977C67"/>
    <w:rsid w:val="009819AB"/>
    <w:rsid w:val="00994679"/>
    <w:rsid w:val="009B62B4"/>
    <w:rsid w:val="009B6A15"/>
    <w:rsid w:val="009C0BFC"/>
    <w:rsid w:val="009C17FE"/>
    <w:rsid w:val="00A47E0E"/>
    <w:rsid w:val="00A77735"/>
    <w:rsid w:val="00A91F4C"/>
    <w:rsid w:val="00A9419B"/>
    <w:rsid w:val="00AC16F8"/>
    <w:rsid w:val="00AC7B95"/>
    <w:rsid w:val="00AD7A27"/>
    <w:rsid w:val="00B04D79"/>
    <w:rsid w:val="00B076A4"/>
    <w:rsid w:val="00B1178A"/>
    <w:rsid w:val="00B16B76"/>
    <w:rsid w:val="00B240DE"/>
    <w:rsid w:val="00B72DEC"/>
    <w:rsid w:val="00B84F6B"/>
    <w:rsid w:val="00BA449C"/>
    <w:rsid w:val="00BC17E3"/>
    <w:rsid w:val="00BC2962"/>
    <w:rsid w:val="00BC7DEB"/>
    <w:rsid w:val="00BD39FC"/>
    <w:rsid w:val="00C20822"/>
    <w:rsid w:val="00C37566"/>
    <w:rsid w:val="00C55669"/>
    <w:rsid w:val="00C70CB2"/>
    <w:rsid w:val="00C73775"/>
    <w:rsid w:val="00CA53F9"/>
    <w:rsid w:val="00CA5554"/>
    <w:rsid w:val="00CB7ACA"/>
    <w:rsid w:val="00D229AC"/>
    <w:rsid w:val="00D33043"/>
    <w:rsid w:val="00D36EB3"/>
    <w:rsid w:val="00D66CF5"/>
    <w:rsid w:val="00D72A45"/>
    <w:rsid w:val="00D81C4E"/>
    <w:rsid w:val="00D95C6A"/>
    <w:rsid w:val="00DA719B"/>
    <w:rsid w:val="00DC7BAE"/>
    <w:rsid w:val="00E25FE3"/>
    <w:rsid w:val="00E265E4"/>
    <w:rsid w:val="00E34E50"/>
    <w:rsid w:val="00E6080D"/>
    <w:rsid w:val="00E624AC"/>
    <w:rsid w:val="00E81CB1"/>
    <w:rsid w:val="00E9657C"/>
    <w:rsid w:val="00EA08A4"/>
    <w:rsid w:val="00EB5CCC"/>
    <w:rsid w:val="00EC71A1"/>
    <w:rsid w:val="00ED089F"/>
    <w:rsid w:val="00EF1DC6"/>
    <w:rsid w:val="00F051D3"/>
    <w:rsid w:val="00F14E77"/>
    <w:rsid w:val="00F22A7E"/>
    <w:rsid w:val="00F35005"/>
    <w:rsid w:val="00F35BBB"/>
    <w:rsid w:val="00F434CC"/>
    <w:rsid w:val="00F55130"/>
    <w:rsid w:val="00F97EE6"/>
    <w:rsid w:val="00FF0863"/>
    <w:rsid w:val="00FF1A2E"/>
    <w:rsid w:val="011D4CFF"/>
    <w:rsid w:val="01316FA4"/>
    <w:rsid w:val="01E11822"/>
    <w:rsid w:val="02400CCD"/>
    <w:rsid w:val="03811CE9"/>
    <w:rsid w:val="03EA3138"/>
    <w:rsid w:val="05D83D06"/>
    <w:rsid w:val="06821382"/>
    <w:rsid w:val="06D16B7B"/>
    <w:rsid w:val="088B6958"/>
    <w:rsid w:val="0922745F"/>
    <w:rsid w:val="0AA64F18"/>
    <w:rsid w:val="0AE3696C"/>
    <w:rsid w:val="0B167BDD"/>
    <w:rsid w:val="0B484A7C"/>
    <w:rsid w:val="0E347FDD"/>
    <w:rsid w:val="0E4D7882"/>
    <w:rsid w:val="0E9432AC"/>
    <w:rsid w:val="0EBD208D"/>
    <w:rsid w:val="0EF462A6"/>
    <w:rsid w:val="0FE0600D"/>
    <w:rsid w:val="0FEA02BD"/>
    <w:rsid w:val="10516FFC"/>
    <w:rsid w:val="106970BF"/>
    <w:rsid w:val="11BD7B57"/>
    <w:rsid w:val="122D79E9"/>
    <w:rsid w:val="135B1ED0"/>
    <w:rsid w:val="13B55D24"/>
    <w:rsid w:val="14A621BC"/>
    <w:rsid w:val="14B95C8D"/>
    <w:rsid w:val="14C80D0F"/>
    <w:rsid w:val="15B06226"/>
    <w:rsid w:val="161C6635"/>
    <w:rsid w:val="16B02E28"/>
    <w:rsid w:val="16FC6F8F"/>
    <w:rsid w:val="17FC0EB5"/>
    <w:rsid w:val="180E593E"/>
    <w:rsid w:val="19107B6F"/>
    <w:rsid w:val="192C4953"/>
    <w:rsid w:val="19915E81"/>
    <w:rsid w:val="19C061A2"/>
    <w:rsid w:val="19CC6656"/>
    <w:rsid w:val="1ABF72F4"/>
    <w:rsid w:val="1C653887"/>
    <w:rsid w:val="1C720D21"/>
    <w:rsid w:val="1D117763"/>
    <w:rsid w:val="1D8D192D"/>
    <w:rsid w:val="1E8E3EA2"/>
    <w:rsid w:val="1ED17758"/>
    <w:rsid w:val="1EE06E8D"/>
    <w:rsid w:val="210863C4"/>
    <w:rsid w:val="21993C5B"/>
    <w:rsid w:val="21E93731"/>
    <w:rsid w:val="22F67D92"/>
    <w:rsid w:val="24CB308E"/>
    <w:rsid w:val="24DC71E3"/>
    <w:rsid w:val="25E8449B"/>
    <w:rsid w:val="263A10DB"/>
    <w:rsid w:val="29474523"/>
    <w:rsid w:val="297872E7"/>
    <w:rsid w:val="2986231D"/>
    <w:rsid w:val="2A046C6A"/>
    <w:rsid w:val="2B812E4E"/>
    <w:rsid w:val="2BAC53DD"/>
    <w:rsid w:val="2D543E61"/>
    <w:rsid w:val="2D5956D9"/>
    <w:rsid w:val="2E044627"/>
    <w:rsid w:val="2E384340"/>
    <w:rsid w:val="2E5D6C66"/>
    <w:rsid w:val="2EF32DEB"/>
    <w:rsid w:val="2FAE5FFB"/>
    <w:rsid w:val="306679D8"/>
    <w:rsid w:val="30BD3D05"/>
    <w:rsid w:val="31286B5D"/>
    <w:rsid w:val="314356F6"/>
    <w:rsid w:val="31701D2A"/>
    <w:rsid w:val="319B7C7B"/>
    <w:rsid w:val="319C68BA"/>
    <w:rsid w:val="31AE7FFD"/>
    <w:rsid w:val="321F56F9"/>
    <w:rsid w:val="323C7F4E"/>
    <w:rsid w:val="329C1B1C"/>
    <w:rsid w:val="32DC4527"/>
    <w:rsid w:val="34674005"/>
    <w:rsid w:val="34B3181C"/>
    <w:rsid w:val="34BB68AF"/>
    <w:rsid w:val="353E2315"/>
    <w:rsid w:val="36431A8E"/>
    <w:rsid w:val="36D65566"/>
    <w:rsid w:val="37B408B8"/>
    <w:rsid w:val="381F1765"/>
    <w:rsid w:val="38636498"/>
    <w:rsid w:val="38971DA6"/>
    <w:rsid w:val="391223B0"/>
    <w:rsid w:val="39373D63"/>
    <w:rsid w:val="3A9E794E"/>
    <w:rsid w:val="3AA66CC8"/>
    <w:rsid w:val="3B210D75"/>
    <w:rsid w:val="3B9875C4"/>
    <w:rsid w:val="3B9C3E48"/>
    <w:rsid w:val="3BEB0EC0"/>
    <w:rsid w:val="3C601AC8"/>
    <w:rsid w:val="3C9D64F7"/>
    <w:rsid w:val="3DC213DF"/>
    <w:rsid w:val="3DF32939"/>
    <w:rsid w:val="3E2919ED"/>
    <w:rsid w:val="3E710917"/>
    <w:rsid w:val="40B23D14"/>
    <w:rsid w:val="41642422"/>
    <w:rsid w:val="42FD5DF4"/>
    <w:rsid w:val="44DA39C4"/>
    <w:rsid w:val="450D33CA"/>
    <w:rsid w:val="461E11F1"/>
    <w:rsid w:val="4751477A"/>
    <w:rsid w:val="475F5506"/>
    <w:rsid w:val="476B6E30"/>
    <w:rsid w:val="47AF7A3C"/>
    <w:rsid w:val="47B61348"/>
    <w:rsid w:val="48F06902"/>
    <w:rsid w:val="49DB71F5"/>
    <w:rsid w:val="4A051396"/>
    <w:rsid w:val="4AA420DF"/>
    <w:rsid w:val="4AB8462A"/>
    <w:rsid w:val="4B28131D"/>
    <w:rsid w:val="4B7875C1"/>
    <w:rsid w:val="4BB8787D"/>
    <w:rsid w:val="4BC359EC"/>
    <w:rsid w:val="4C3C22A3"/>
    <w:rsid w:val="4CB97F79"/>
    <w:rsid w:val="4CFC70DA"/>
    <w:rsid w:val="4D986EF8"/>
    <w:rsid w:val="4EFA224C"/>
    <w:rsid w:val="51684B66"/>
    <w:rsid w:val="53360B07"/>
    <w:rsid w:val="54032364"/>
    <w:rsid w:val="54D42001"/>
    <w:rsid w:val="551602FF"/>
    <w:rsid w:val="55B41A69"/>
    <w:rsid w:val="56603B6E"/>
    <w:rsid w:val="56793ED9"/>
    <w:rsid w:val="585E717B"/>
    <w:rsid w:val="586912EB"/>
    <w:rsid w:val="58E07BF7"/>
    <w:rsid w:val="593C03CE"/>
    <w:rsid w:val="59882733"/>
    <w:rsid w:val="59D932C5"/>
    <w:rsid w:val="5A7B650B"/>
    <w:rsid w:val="5BB04B23"/>
    <w:rsid w:val="5C467C64"/>
    <w:rsid w:val="5C6F6F7C"/>
    <w:rsid w:val="5C99046D"/>
    <w:rsid w:val="5CDA3CE1"/>
    <w:rsid w:val="5DE60522"/>
    <w:rsid w:val="5E7A6C7F"/>
    <w:rsid w:val="60142D7A"/>
    <w:rsid w:val="60340708"/>
    <w:rsid w:val="603C6C27"/>
    <w:rsid w:val="60EA19D9"/>
    <w:rsid w:val="611F1535"/>
    <w:rsid w:val="61D61455"/>
    <w:rsid w:val="61FD0939"/>
    <w:rsid w:val="62716E22"/>
    <w:rsid w:val="631B12C3"/>
    <w:rsid w:val="637D64D2"/>
    <w:rsid w:val="653B34A1"/>
    <w:rsid w:val="66345D90"/>
    <w:rsid w:val="66C176AE"/>
    <w:rsid w:val="673321AF"/>
    <w:rsid w:val="69694F12"/>
    <w:rsid w:val="6A0551F6"/>
    <w:rsid w:val="6A15517F"/>
    <w:rsid w:val="6A8F390F"/>
    <w:rsid w:val="6AC647BD"/>
    <w:rsid w:val="6B307E17"/>
    <w:rsid w:val="6B6B12F9"/>
    <w:rsid w:val="6C5C1A28"/>
    <w:rsid w:val="6C903600"/>
    <w:rsid w:val="6DD223BB"/>
    <w:rsid w:val="6DFE3F0C"/>
    <w:rsid w:val="6F220DCE"/>
    <w:rsid w:val="70E93642"/>
    <w:rsid w:val="71397856"/>
    <w:rsid w:val="71421A2A"/>
    <w:rsid w:val="7171437D"/>
    <w:rsid w:val="71B27B07"/>
    <w:rsid w:val="71E0544D"/>
    <w:rsid w:val="71E96DC8"/>
    <w:rsid w:val="72602732"/>
    <w:rsid w:val="732C72E6"/>
    <w:rsid w:val="732D52A1"/>
    <w:rsid w:val="735A66F8"/>
    <w:rsid w:val="73AD236D"/>
    <w:rsid w:val="73F91118"/>
    <w:rsid w:val="73FE77A6"/>
    <w:rsid w:val="74C958A7"/>
    <w:rsid w:val="75B53344"/>
    <w:rsid w:val="78B751DA"/>
    <w:rsid w:val="78B81A3B"/>
    <w:rsid w:val="7A536E28"/>
    <w:rsid w:val="7AB22F12"/>
    <w:rsid w:val="7B084C6E"/>
    <w:rsid w:val="7B8F2483"/>
    <w:rsid w:val="7D280C8F"/>
    <w:rsid w:val="7E79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Footer Char"/>
    <w:basedOn w:val="7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Header Char"/>
    <w:basedOn w:val="7"/>
    <w:link w:val="3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eader Char1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2">
    <w:name w:val="Footer Char1"/>
    <w:basedOn w:val="7"/>
    <w:link w:val="2"/>
    <w:autoRedefine/>
    <w:semiHidden/>
    <w:qFormat/>
    <w:uiPriority w:val="99"/>
    <w:rPr>
      <w:sz w:val="18"/>
      <w:szCs w:val="18"/>
    </w:rPr>
  </w:style>
  <w:style w:type="paragraph" w:customStyle="1" w:styleId="13">
    <w:name w:val="td2"/>
    <w:basedOn w:val="1"/>
    <w:autoRedefine/>
    <w:qFormat/>
    <w:uiPriority w:val="99"/>
    <w:pPr>
      <w:widowControl/>
      <w:spacing w:before="100" w:beforeAutospacing="1" w:after="100" w:afterAutospacing="1" w:line="360" w:lineRule="atLeast"/>
      <w:ind w:firstLine="400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wwwfox.net</Company>
  <Pages>4</Pages>
  <Words>688</Words>
  <Characters>974</Characters>
  <Lines>0</Lines>
  <Paragraphs>0</Paragraphs>
  <TotalTime>16</TotalTime>
  <ScaleCrop>false</ScaleCrop>
  <LinksUpToDate>false</LinksUpToDate>
  <CharactersWithSpaces>1450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2016-10-22T00:22:00Z</dcterms:created>
  <dc:creator>wwwfox</dc:creator>
  <cp:lastModifiedBy>苑苑</cp:lastModifiedBy>
  <cp:lastPrinted>2007-04-18T01:54:00Z</cp:lastPrinted>
  <dcterms:modified xsi:type="dcterms:W3CDTF">2024-04-29T11:45:47Z</dcterms:modified>
  <dc:title>班级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D3562B7B1E7B40EB844D33204889AD3B_13</vt:lpwstr>
  </property>
</Properties>
</file>