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0" w:leftChars="200" w:firstLine="2037" w:firstLineChars="566"/>
        <w:rPr>
          <w:rFonts w:ascii="Times New Roman" w:hAnsi="Times New Roman"/>
          <w:sz w:val="36"/>
          <w:szCs w:val="24"/>
        </w:rPr>
      </w:pPr>
      <w:r>
        <w:rPr>
          <w:rFonts w:hint="default" w:ascii="Times New Roman" w:hAnsi="Times New Roman"/>
          <w:sz w:val="36"/>
          <w:szCs w:val="24"/>
          <w:lang w:val="en-US"/>
        </w:rPr>
        <w:t>XXX</w:t>
      </w:r>
      <w:r>
        <w:rPr>
          <w:rFonts w:hint="eastAsia" w:ascii="Times New Roman" w:hAnsi="Times New Roman"/>
          <w:sz w:val="36"/>
          <w:szCs w:val="24"/>
        </w:rPr>
        <w:t>学院</w:t>
      </w:r>
    </w:p>
    <w:p>
      <w:pPr>
        <w:ind w:firstLine="1440" w:firstLineChars="450"/>
        <w:rPr>
          <w:rFonts w:ascii="Times New Roman" w:hAnsi="Times New Roman"/>
          <w:sz w:val="36"/>
          <w:szCs w:val="24"/>
        </w:rPr>
      </w:pPr>
      <w:r>
        <w:rPr>
          <w:rFonts w:hint="default"/>
          <w:sz w:val="32"/>
          <w:u w:val="single"/>
          <w:lang w:val="en-US" w:eastAsia="zh-CN"/>
        </w:rPr>
        <w:t xml:space="preserve">     </w:t>
      </w:r>
      <w:r>
        <w:rPr>
          <w:rFonts w:hint="eastAsia"/>
          <w:sz w:val="32"/>
        </w:rPr>
        <w:t>级</w:t>
      </w:r>
      <w:r>
        <w:rPr>
          <w:rFonts w:hint="eastAsia"/>
          <w:sz w:val="32"/>
          <w:u w:val="single"/>
        </w:rPr>
        <w:t>品牌策划与推广</w:t>
      </w:r>
      <w:r>
        <w:rPr>
          <w:rFonts w:hint="eastAsia"/>
          <w:sz w:val="32"/>
        </w:rPr>
        <w:t>课程</w:t>
      </w:r>
      <w:r>
        <w:rPr>
          <w:rFonts w:hint="default"/>
          <w:sz w:val="32"/>
          <w:lang w:val="en-US"/>
        </w:rPr>
        <w:t>C</w:t>
      </w:r>
      <w:r>
        <w:rPr>
          <w:rFonts w:hint="eastAsia"/>
          <w:sz w:val="32"/>
        </w:rPr>
        <w:t>卷</w:t>
      </w:r>
      <w:r>
        <w:rPr>
          <w:rFonts w:hint="eastAsia"/>
          <w:sz w:val="30"/>
          <w:szCs w:val="30"/>
        </w:rPr>
        <w:t>评分标准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一、单选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每题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1-5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ascii="宋体" w:hAnsi="宋体"/>
          <w:sz w:val="24"/>
          <w:szCs w:val="24"/>
        </w:rPr>
        <w:t>AAAAC</w:t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6-10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ascii="宋体" w:hAnsi="宋体"/>
          <w:sz w:val="24"/>
          <w:szCs w:val="24"/>
        </w:rPr>
        <w:t xml:space="preserve">CBDAA     </w:t>
      </w:r>
      <w:bookmarkStart w:id="0" w:name="_GoBack"/>
      <w:bookmarkEnd w:id="0"/>
    </w:p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二、多选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每题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 ABCD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/>
          <w:sz w:val="24"/>
          <w:szCs w:val="24"/>
        </w:rPr>
        <w:t xml:space="preserve"> 2. ABCD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/>
          <w:sz w:val="24"/>
          <w:szCs w:val="24"/>
        </w:rPr>
        <w:t xml:space="preserve"> 3.ABCD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/>
          <w:sz w:val="24"/>
          <w:szCs w:val="24"/>
        </w:rPr>
        <w:t xml:space="preserve"> 4. AB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/>
          <w:sz w:val="24"/>
          <w:szCs w:val="24"/>
        </w:rPr>
        <w:t xml:space="preserve"> 5. ABC</w:t>
      </w:r>
    </w:p>
    <w:p>
      <w:pPr>
        <w:rPr>
          <w:rFonts w:ascii="宋体"/>
          <w:sz w:val="24"/>
          <w:szCs w:val="24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三、简答题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每题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分</w:t>
      </w:r>
      <w:r>
        <w:rPr>
          <w:sz w:val="28"/>
          <w:szCs w:val="28"/>
        </w:rPr>
        <w:t>)</w:t>
      </w: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.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答：</w:t>
      </w:r>
      <w:r>
        <w:rPr>
          <w:rFonts w:hint="eastAsia" w:ascii="宋体" w:hAnsi="宋体"/>
          <w:sz w:val="24"/>
          <w:szCs w:val="24"/>
        </w:rPr>
        <w:t>认识自己（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设立目标，创建企业文化（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建立企业识别维护管理系统（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建立消费者关系（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制定品牌策略，建立识别（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组织运作与品牌责任归属（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运用</w:t>
      </w:r>
      <w:r>
        <w:rPr>
          <w:rFonts w:ascii="宋体" w:hAnsi="宋体"/>
          <w:sz w:val="24"/>
          <w:szCs w:val="24"/>
        </w:rPr>
        <w:t>360</w:t>
      </w:r>
      <w:r>
        <w:rPr>
          <w:rFonts w:hint="eastAsia" w:ascii="宋体" w:hAnsi="宋体"/>
          <w:sz w:val="24"/>
          <w:szCs w:val="24"/>
        </w:rPr>
        <w:t>度整合行销（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培养顾客忠诚度（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建立评估系统（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持续品牌投入（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分）。</w: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2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.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答：</w:t>
      </w:r>
      <w:r>
        <w:rPr>
          <w:rFonts w:hint="eastAsia" w:ascii="宋体" w:hAnsi="宋体"/>
          <w:sz w:val="24"/>
          <w:szCs w:val="24"/>
        </w:rPr>
        <w:t>功用性（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分）、识别性（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分）、统一性（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分）、艺术性（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分）、准确性（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分）、持久性（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分）。</w: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3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.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答：</w:t>
      </w:r>
      <w:r>
        <w:rPr>
          <w:rFonts w:hint="eastAsia" w:ascii="宋体" w:hAnsi="宋体"/>
          <w:sz w:val="24"/>
          <w:szCs w:val="24"/>
        </w:rPr>
        <w:t>简洁明了，便于记忆（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分）、构思新颖，显示属性（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分）、尊重习俗，符合法律（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分）、美观大方，富有个性（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分）。</w: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4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.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答：</w:t>
      </w:r>
      <w:r>
        <w:rPr>
          <w:rFonts w:hint="eastAsia" w:ascii="宋体" w:hAnsi="宋体"/>
          <w:sz w:val="24"/>
          <w:szCs w:val="24"/>
        </w:rPr>
        <w:t>目的性（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分）、重复性（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分）、复合性（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分）、艺术性（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分）。</w: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5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.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答：</w:t>
      </w:r>
      <w:r>
        <w:rPr>
          <w:rFonts w:hint="eastAsia" w:ascii="宋体" w:hAnsi="宋体"/>
          <w:sz w:val="24"/>
          <w:szCs w:val="24"/>
        </w:rPr>
        <w:t>全球性（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分）、多样性（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分）互动性（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分）、开放性（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分）、广泛性（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分）、视觉性（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分）。</w:t>
      </w:r>
    </w:p>
    <w:p>
      <w:pPr>
        <w:spacing w:line="360" w:lineRule="auto"/>
      </w:pPr>
    </w:p>
    <w:p>
      <w:pPr>
        <w:spacing w:line="360" w:lineRule="auto"/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</w:t>
                </w:r>
                <w:r>
                  <w:rPr>
                    <w:rFonts w:hint="eastAsia"/>
                    <w:lang w:val="en-US"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wNDE0ZDk4MmUyMWM3YjQ4Y2UxZjkwYzNkYTNkMDMifQ=="/>
  </w:docVars>
  <w:rsids>
    <w:rsidRoot w:val="00A11898"/>
    <w:rsid w:val="00060FC7"/>
    <w:rsid w:val="00092A9F"/>
    <w:rsid w:val="000B3F07"/>
    <w:rsid w:val="000F71EE"/>
    <w:rsid w:val="001413DA"/>
    <w:rsid w:val="0014306C"/>
    <w:rsid w:val="00166424"/>
    <w:rsid w:val="001A26D1"/>
    <w:rsid w:val="001A2F85"/>
    <w:rsid w:val="0021600F"/>
    <w:rsid w:val="002432BE"/>
    <w:rsid w:val="00245C99"/>
    <w:rsid w:val="002A6A55"/>
    <w:rsid w:val="00340DF6"/>
    <w:rsid w:val="00373C56"/>
    <w:rsid w:val="00396FB2"/>
    <w:rsid w:val="003A2CC6"/>
    <w:rsid w:val="003C052F"/>
    <w:rsid w:val="00416BB6"/>
    <w:rsid w:val="00492AEB"/>
    <w:rsid w:val="004B21FA"/>
    <w:rsid w:val="004E07CE"/>
    <w:rsid w:val="00513C78"/>
    <w:rsid w:val="005264D8"/>
    <w:rsid w:val="00605D74"/>
    <w:rsid w:val="0061114B"/>
    <w:rsid w:val="00614F3A"/>
    <w:rsid w:val="00630B43"/>
    <w:rsid w:val="006A7D27"/>
    <w:rsid w:val="006E0804"/>
    <w:rsid w:val="006E5885"/>
    <w:rsid w:val="006F2EAC"/>
    <w:rsid w:val="00704CE7"/>
    <w:rsid w:val="00730CA8"/>
    <w:rsid w:val="007C3EFA"/>
    <w:rsid w:val="007D1A37"/>
    <w:rsid w:val="008873E9"/>
    <w:rsid w:val="008E64D7"/>
    <w:rsid w:val="00970B0C"/>
    <w:rsid w:val="009E78A4"/>
    <w:rsid w:val="00A11898"/>
    <w:rsid w:val="00A40591"/>
    <w:rsid w:val="00A45EE3"/>
    <w:rsid w:val="00A62C28"/>
    <w:rsid w:val="00B5153E"/>
    <w:rsid w:val="00B72B85"/>
    <w:rsid w:val="00B83640"/>
    <w:rsid w:val="00B86FDD"/>
    <w:rsid w:val="00BB6E82"/>
    <w:rsid w:val="00BC05A6"/>
    <w:rsid w:val="00C13808"/>
    <w:rsid w:val="00C67351"/>
    <w:rsid w:val="00C80531"/>
    <w:rsid w:val="00D4376B"/>
    <w:rsid w:val="00D5279E"/>
    <w:rsid w:val="00D85F9D"/>
    <w:rsid w:val="00E067D6"/>
    <w:rsid w:val="00E07BA1"/>
    <w:rsid w:val="00E73A02"/>
    <w:rsid w:val="00EF39C4"/>
    <w:rsid w:val="00F50FD9"/>
    <w:rsid w:val="00FB6DB5"/>
    <w:rsid w:val="023470F0"/>
    <w:rsid w:val="05A84B91"/>
    <w:rsid w:val="0E11196A"/>
    <w:rsid w:val="151510A7"/>
    <w:rsid w:val="15B13D6C"/>
    <w:rsid w:val="247742D2"/>
    <w:rsid w:val="27C118C4"/>
    <w:rsid w:val="2B7F36E3"/>
    <w:rsid w:val="365B7B83"/>
    <w:rsid w:val="3FDE5A2B"/>
    <w:rsid w:val="41EC0153"/>
    <w:rsid w:val="44A92E42"/>
    <w:rsid w:val="451C488F"/>
    <w:rsid w:val="457139B9"/>
    <w:rsid w:val="52A41613"/>
    <w:rsid w:val="57DD62BE"/>
    <w:rsid w:val="58A570FE"/>
    <w:rsid w:val="5AA70A8F"/>
    <w:rsid w:val="63AF1304"/>
    <w:rsid w:val="73080F44"/>
    <w:rsid w:val="7D6C497A"/>
    <w:rsid w:val="7EFF716D"/>
    <w:rsid w:val="7F3E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411</Words>
  <Characters>458</Characters>
  <Lines>0</Lines>
  <Paragraphs>0</Paragraphs>
  <TotalTime>0</TotalTime>
  <ScaleCrop>false</ScaleCrop>
  <LinksUpToDate>false</LinksUpToDate>
  <CharactersWithSpaces>498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2018-01-10T07:40:00Z</dcterms:created>
  <dc:creator>User</dc:creator>
  <cp:lastModifiedBy>vf1120</cp:lastModifiedBy>
  <dcterms:modified xsi:type="dcterms:W3CDTF">2023-06-24T14:43:19Z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59C686FD662049D69EC01EE71D473E67_12</vt:lpwstr>
  </property>
</Properties>
</file>